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1DCF0E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</w:t>
      </w:r>
      <w:r w:rsidR="008674F3">
        <w:rPr>
          <w:b/>
          <w:noProof/>
          <w:sz w:val="24"/>
          <w:lang w:val="en-CA"/>
        </w:rPr>
        <w:t>518</w:t>
      </w:r>
    </w:p>
    <w:p w14:paraId="4C2F0FFF" w14:textId="4BB1C82F" w:rsidR="008674F3" w:rsidRPr="00725291" w:rsidRDefault="008674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 w:eastAsia="zh-CN"/>
        </w:rPr>
      </w:pPr>
      <w:r>
        <w:rPr>
          <w:b/>
          <w:noProof/>
          <w:sz w:val="24"/>
          <w:lang w:val="en-CA" w:eastAsia="zh-CN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S2-2311170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C4D80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</w:t>
            </w:r>
            <w:r w:rsidR="00D77D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5679F" w:rsidR="001E41F3" w:rsidRPr="00725291" w:rsidRDefault="008674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3C21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and SUCI for </w:t>
            </w:r>
            <w:r w:rsidR="00BE0445">
              <w:t>5G-</w:t>
            </w:r>
            <w:r w:rsidR="00D77DE4">
              <w:t>B</w:t>
            </w:r>
            <w:r w:rsidR="00BE0445">
              <w:t>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4C808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6CD11234" w14:textId="5E728E43" w:rsidR="00D77DE4" w:rsidRDefault="00D77DE4" w:rsidP="00D77DE4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>Clause 4.7.</w:t>
            </w:r>
            <w:r>
              <w:rPr>
                <w:noProof/>
              </w:rPr>
              <w:t>3</w:t>
            </w:r>
            <w:r w:rsidRPr="002A3AE0">
              <w:rPr>
                <w:noProof/>
              </w:rPr>
              <w:t xml:space="preserve"> of TS 23.316</w:t>
            </w:r>
            <w:r w:rsidR="00C84192">
              <w:rPr>
                <w:noProof/>
              </w:rPr>
              <w:t xml:space="preserve"> mentions, </w:t>
            </w:r>
            <w:r w:rsidRPr="002A3AE0">
              <w:rPr>
                <w:noProof/>
              </w:rPr>
              <w:t>“</w:t>
            </w:r>
            <w:r>
              <w:rPr>
                <w:noProof/>
              </w:rPr>
              <w:t>The SUPI for an 5G-BRG shall contain an IMSI</w:t>
            </w:r>
            <w:r w:rsidRPr="002A3AE0">
              <w:rPr>
                <w:noProof/>
              </w:rPr>
              <w:t xml:space="preserve">”. </w:t>
            </w:r>
            <w:r>
              <w:rPr>
                <w:noProof/>
              </w:rPr>
              <w:t xml:space="preserve">However, the SUPI for an 5G-BRG may contain </w:t>
            </w:r>
            <w:r w:rsidR="00C84192">
              <w:rPr>
                <w:noProof/>
              </w:rPr>
              <w:t xml:space="preserve">either </w:t>
            </w:r>
            <w:r>
              <w:rPr>
                <w:noProof/>
              </w:rPr>
              <w:t>an IMSI or a GLI.</w:t>
            </w:r>
          </w:p>
          <w:p w14:paraId="66F226EF" w14:textId="77777777" w:rsidR="00D77DE4" w:rsidRDefault="00D77DE4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2AF1A19C" w:rsidR="00953638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</w:t>
            </w:r>
            <w:r w:rsidR="00D77DE4">
              <w:rPr>
                <w:noProof/>
              </w:rPr>
              <w:t xml:space="preserve">non-3GPP access to SNPN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="00953638"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="00953638"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>.</w:t>
            </w:r>
            <w:r>
              <w:rPr>
                <w:noProof/>
              </w:rPr>
              <w:t xml:space="preserve"> Concequently, a </w:t>
            </w:r>
            <w:r w:rsidR="00D77DE4">
              <w:rPr>
                <w:noProof/>
              </w:rPr>
              <w:t>5G-BRG with a SUPI that contains a GLI in NAI format might use 3GPP access to establish a conneciton to 5G.</w:t>
            </w:r>
          </w:p>
          <w:p w14:paraId="38879D2D" w14:textId="77777777" w:rsidR="00D77DE4" w:rsidRDefault="00D77DE4" w:rsidP="00D77DE4">
            <w:pPr>
              <w:pStyle w:val="CRCoverPage"/>
              <w:spacing w:after="0"/>
              <w:rPr>
                <w:noProof/>
              </w:rPr>
            </w:pPr>
          </w:p>
          <w:p w14:paraId="7DD503BA" w14:textId="06D81DE5" w:rsidR="00D77DE4" w:rsidRPr="002A3AE0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</w:t>
            </w:r>
            <w:r w:rsidR="00D77DE4">
              <w:rPr>
                <w:noProof/>
              </w:rPr>
              <w:t xml:space="preserve">, </w:t>
            </w:r>
            <w:r>
              <w:rPr>
                <w:noProof/>
              </w:rPr>
              <w:t>as</w:t>
            </w:r>
            <w:r w:rsidR="00D77DE4">
              <w:rPr>
                <w:noProof/>
              </w:rPr>
              <w:t xml:space="preserve"> specified in </w:t>
            </w:r>
            <w:r>
              <w:rPr>
                <w:noProof/>
              </w:rPr>
              <w:t>Clause 4.3.3.2 of TS 23.316, “for subscriptions for 5G-BRG, GLI is used to describe the Forbidden Area”.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5576B631" w:rsidR="0073685A" w:rsidRPr="00C84192" w:rsidRDefault="0073685A" w:rsidP="00C841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863CC" w:rsidR="0073685A" w:rsidRDefault="008674F3" w:rsidP="002A3AE0">
            <w:pPr>
              <w:pStyle w:val="CRCoverPage"/>
              <w:spacing w:after="0"/>
              <w:rPr>
                <w:noProof/>
              </w:rPr>
            </w:pPr>
            <w:r w:rsidRPr="000E5125">
              <w:rPr>
                <w:noProof/>
              </w:rPr>
              <w:t>In PLMN, the SUPI for an 5G-BRG shall contain an IMSI, as described in clause 5.9.2 of TS 23.501 [2]. The SUPI for accessing SNPN is defined in Clause 4.16.1. The SUPI for accessing PNI-NPN is defined in Clause 4.16.2.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1ADBAB8F" w14:textId="6FC3AA19" w:rsidR="0073685A" w:rsidRDefault="00C32351" w:rsidP="00C32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wording of the statement might lead to misunderstandings regarding the authentication capabilities of SNPNs. </w:t>
            </w:r>
            <w:r w:rsidR="00516D2E">
              <w:rPr>
                <w:noProof/>
              </w:rPr>
              <w:t>It limits the flexibility and diverse use-cases of SNPNs to meet 5G requirements</w:t>
            </w:r>
            <w:r>
              <w:rPr>
                <w:noProof/>
              </w:rPr>
              <w:t>, such as utilizing additional EAP methods and NAI-based SUPI for primary authentication.</w:t>
            </w:r>
          </w:p>
          <w:p w14:paraId="1CC985A0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097A5E7C" w14:textId="09DF4FD5" w:rsidR="00C32351" w:rsidRDefault="00C32351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the stipulation would be inadequate when a 5G-BRG subscription uses GLI to define Forbidden Area.</w:t>
            </w:r>
          </w:p>
          <w:p w14:paraId="5F668FAD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EDEC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B24FCF">
              <w:rPr>
                <w:noProof/>
              </w:rPr>
              <w:t>2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088DA4" w14:textId="77777777" w:rsidR="00B24FCF" w:rsidRPr="003B7B43" w:rsidRDefault="00B24FCF" w:rsidP="00B24FCF">
      <w:pPr>
        <w:pStyle w:val="Heading2"/>
      </w:pPr>
      <w:bookmarkStart w:id="2" w:name="_Toc145932298"/>
      <w:bookmarkEnd w:id="1"/>
      <w:r w:rsidRPr="003B7B43">
        <w:t>4.7</w:t>
      </w:r>
      <w:r w:rsidRPr="003B7B43">
        <w:tab/>
        <w:t>Identifiers</w:t>
      </w:r>
      <w:bookmarkEnd w:id="2"/>
    </w:p>
    <w:p w14:paraId="472E9F60" w14:textId="77777777" w:rsidR="00B24FCF" w:rsidRPr="003B7B43" w:rsidRDefault="00B24FCF" w:rsidP="00B24FCF">
      <w:pPr>
        <w:pStyle w:val="Heading3"/>
      </w:pPr>
      <w:bookmarkStart w:id="3" w:name="_Toc145932299"/>
      <w:r w:rsidRPr="003B7B43">
        <w:t>4.7.1</w:t>
      </w:r>
      <w:r w:rsidRPr="003B7B43">
        <w:tab/>
        <w:t>General</w:t>
      </w:r>
      <w:bookmarkEnd w:id="3"/>
    </w:p>
    <w:p w14:paraId="62A4F4B3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4C5429" w14:textId="77777777" w:rsidR="00B24FCF" w:rsidRPr="003B7B43" w:rsidRDefault="00B24FCF" w:rsidP="00B24FCF">
      <w:r w:rsidRPr="003B7B43">
        <w:t>The clauses below describe specific aspects for supporting 5G-RG and FN-RG.</w:t>
      </w:r>
    </w:p>
    <w:p w14:paraId="2445A0A2" w14:textId="77777777" w:rsidR="00B24FCF" w:rsidRPr="003B7B43" w:rsidRDefault="00B24FCF" w:rsidP="00B24FCF">
      <w:pPr>
        <w:pStyle w:val="Heading3"/>
      </w:pPr>
      <w:bookmarkStart w:id="4" w:name="_Toc145932300"/>
      <w:r w:rsidRPr="003B7B43">
        <w:t>4.7.2</w:t>
      </w:r>
      <w:r w:rsidRPr="003B7B43">
        <w:tab/>
        <w:t>SUPI and SUCI for 5G-BRG support</w:t>
      </w:r>
      <w:bookmarkEnd w:id="4"/>
    </w:p>
    <w:p w14:paraId="1E302485" w14:textId="6F734198" w:rsidR="00B24FCF" w:rsidRPr="003B7B43" w:rsidRDefault="008674F3" w:rsidP="00B24FCF"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PLMN</w:t>
      </w:r>
      <w:r>
        <w:rPr>
          <w:lang w:val="en-CA" w:eastAsia="zh-CN"/>
        </w:rPr>
        <w:t xml:space="preserve">, </w:t>
      </w:r>
      <w:r>
        <w:t>t</w:t>
      </w:r>
      <w:r w:rsidR="00B24FCF" w:rsidRPr="003B7B43">
        <w:t xml:space="preserve">he SUPI for an 5G-BRG </w:t>
      </w:r>
      <w:r>
        <w:t xml:space="preserve">shall </w:t>
      </w:r>
      <w:r w:rsidR="00B24FCF" w:rsidRPr="003B7B43">
        <w:t xml:space="preserve">contain an IMSI, as described in clause 5.9.2 </w:t>
      </w:r>
      <w:r w:rsidR="00B24FCF">
        <w:t xml:space="preserve">of </w:t>
      </w:r>
      <w:r w:rsidR="00B24FCF" w:rsidRPr="003B7B43">
        <w:t>TS</w:t>
      </w:r>
      <w:r w:rsidR="00B24FCF">
        <w:t> </w:t>
      </w:r>
      <w:r w:rsidR="00B24FCF" w:rsidRPr="003B7B43">
        <w:t>23.501</w:t>
      </w:r>
      <w:r w:rsidR="00B24FCF">
        <w:t> </w:t>
      </w:r>
      <w:r w:rsidR="00B24FCF" w:rsidRPr="003B7B43">
        <w:t>[2].</w:t>
      </w:r>
      <w:r>
        <w:t xml:space="preserve"> </w:t>
      </w:r>
      <w:r w:rsidRPr="000E5125">
        <w:t>The SUPI for accessing SNPN is defined in Clause 4.16.1. The SUPI for accessing PNI-NPN is defined in Clause 4.16.2.</w:t>
      </w:r>
    </w:p>
    <w:p w14:paraId="37F5C89A" w14:textId="77777777" w:rsidR="00B24FCF" w:rsidRPr="003B7B43" w:rsidRDefault="00B24FCF" w:rsidP="00B24FCF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B1D7DF4" w14:textId="77777777" w:rsidR="00B24FCF" w:rsidRPr="003B7B43" w:rsidRDefault="00B24FCF" w:rsidP="00B24FCF">
      <w:pPr>
        <w:pStyle w:val="Heading3"/>
      </w:pPr>
      <w:bookmarkStart w:id="5" w:name="_Toc145932301"/>
      <w:r w:rsidRPr="003B7B43">
        <w:t>4.7.3</w:t>
      </w:r>
      <w:r w:rsidRPr="003B7B43">
        <w:tab/>
        <w:t>SUPI and SUCI for FN-BRG support</w:t>
      </w:r>
      <w:bookmarkEnd w:id="5"/>
    </w:p>
    <w:p w14:paraId="6575FAD1" w14:textId="77777777" w:rsidR="00B24FCF" w:rsidRDefault="00B24FCF" w:rsidP="00B24FCF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7A240375" w14:textId="77777777" w:rsidR="00B24FCF" w:rsidRDefault="00B24FCF" w:rsidP="00B24FCF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52A5900C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3493EF9B" w14:textId="77777777" w:rsidR="00B24FCF" w:rsidRPr="003B7B43" w:rsidRDefault="00B24FCF" w:rsidP="00B24FCF">
      <w:pPr>
        <w:pStyle w:val="Heading3"/>
      </w:pPr>
      <w:bookmarkStart w:id="6" w:name="_Toc145932302"/>
      <w:r w:rsidRPr="003B7B43">
        <w:t>4.7.4</w:t>
      </w:r>
      <w:r w:rsidRPr="003B7B43">
        <w:tab/>
        <w:t>SUPI and SUCI for 5G-CRG and FN-CRG support</w:t>
      </w:r>
      <w:bookmarkEnd w:id="6"/>
    </w:p>
    <w:p w14:paraId="2A5BDF95" w14:textId="77777777" w:rsidR="00B24FCF" w:rsidRDefault="00B24FCF" w:rsidP="00B24FCF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219D1B8A" w14:textId="77777777" w:rsidR="00B24FCF" w:rsidRDefault="00B24FCF" w:rsidP="00B24FCF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233650C1" w14:textId="77777777" w:rsidR="00B24FCF" w:rsidRDefault="00B24FCF" w:rsidP="00B24FCF">
      <w:r>
        <w:t>Only 5G-CRG whose SUPI corresponds to an IMSI may use 3GPP access to connect to 5GC.</w:t>
      </w:r>
    </w:p>
    <w:p w14:paraId="75C4CADC" w14:textId="77777777" w:rsidR="00B24FCF" w:rsidRPr="003B7B43" w:rsidRDefault="00B24FCF" w:rsidP="00B24FCF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19A75675" w14:textId="77777777" w:rsidR="00B24FCF" w:rsidRDefault="00B24FCF" w:rsidP="00B24FCF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43AC75C9" w14:textId="77777777" w:rsidR="00B24FCF" w:rsidRPr="003B7B43" w:rsidRDefault="00B24FCF" w:rsidP="00B24FCF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4A2F6B19" w14:textId="77777777" w:rsidR="00B24FCF" w:rsidRDefault="00B24FCF" w:rsidP="00B24FCF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182C7813" w14:textId="77777777" w:rsidR="00B24FCF" w:rsidRPr="003B7B43" w:rsidRDefault="00B24FCF" w:rsidP="00B24FCF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7D072A25" w14:textId="77777777" w:rsidR="00B24FCF" w:rsidRDefault="00B24FCF" w:rsidP="00B24FCF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552C" w14:textId="77777777" w:rsidR="002D4F8B" w:rsidRDefault="002D4F8B">
      <w:r>
        <w:separator/>
      </w:r>
    </w:p>
  </w:endnote>
  <w:endnote w:type="continuationSeparator" w:id="0">
    <w:p w14:paraId="12A41F42" w14:textId="77777777" w:rsidR="002D4F8B" w:rsidRDefault="002D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E44F9" w14:textId="77777777" w:rsidR="002D4F8B" w:rsidRDefault="002D4F8B">
      <w:r>
        <w:separator/>
      </w:r>
    </w:p>
  </w:footnote>
  <w:footnote w:type="continuationSeparator" w:id="0">
    <w:p w14:paraId="058ADB57" w14:textId="77777777" w:rsidR="002D4F8B" w:rsidRDefault="002D4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81"/>
    <w:rsid w:val="00010A83"/>
    <w:rsid w:val="00022E4A"/>
    <w:rsid w:val="000A6394"/>
    <w:rsid w:val="000B7FED"/>
    <w:rsid w:val="000C038A"/>
    <w:rsid w:val="000C6598"/>
    <w:rsid w:val="000D44B3"/>
    <w:rsid w:val="000E5125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D4F8B"/>
    <w:rsid w:val="002D760A"/>
    <w:rsid w:val="002E472E"/>
    <w:rsid w:val="00305409"/>
    <w:rsid w:val="0031519B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35A5B"/>
    <w:rsid w:val="00646C0C"/>
    <w:rsid w:val="00665C47"/>
    <w:rsid w:val="00695808"/>
    <w:rsid w:val="006B46FB"/>
    <w:rsid w:val="006D538E"/>
    <w:rsid w:val="006E21FB"/>
    <w:rsid w:val="006F6AC8"/>
    <w:rsid w:val="00711379"/>
    <w:rsid w:val="007176FF"/>
    <w:rsid w:val="00725291"/>
    <w:rsid w:val="0073685A"/>
    <w:rsid w:val="0074467B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340A5"/>
    <w:rsid w:val="00852637"/>
    <w:rsid w:val="008626E7"/>
    <w:rsid w:val="008674F3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C5820"/>
    <w:rsid w:val="00AD1CD8"/>
    <w:rsid w:val="00AD1FFE"/>
    <w:rsid w:val="00B24FCF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32351"/>
    <w:rsid w:val="00C66BA2"/>
    <w:rsid w:val="00C8419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77DE4"/>
    <w:rsid w:val="00D8334E"/>
    <w:rsid w:val="00DE34CF"/>
    <w:rsid w:val="00DE3E01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36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84</TotalTime>
  <Pages>4</Pages>
  <Words>912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PT2</cp:lastModifiedBy>
  <cp:revision>17</cp:revision>
  <cp:lastPrinted>1900-01-01T04:59:17Z</cp:lastPrinted>
  <dcterms:created xsi:type="dcterms:W3CDTF">2023-09-29T04:42:00Z</dcterms:created>
  <dcterms:modified xsi:type="dcterms:W3CDTF">2023-10-12T09:53:00Z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